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1DBF1" w14:textId="77777777" w:rsidR="00590813" w:rsidRDefault="00590813" w:rsidP="005908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Martin BLOUNDELL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5DEF6964" w14:textId="77777777" w:rsidR="00590813" w:rsidRDefault="00590813" w:rsidP="005908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Meopham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44AB0E0D" w14:textId="77777777" w:rsidR="00590813" w:rsidRDefault="00590813" w:rsidP="005908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146D1B3" w14:textId="77777777" w:rsidR="00590813" w:rsidRDefault="00590813" w:rsidP="005908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4E7BD15" w14:textId="77777777" w:rsidR="00590813" w:rsidRDefault="00590813" w:rsidP="005908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94DAE9E" w14:textId="77777777" w:rsidR="00590813" w:rsidRDefault="00590813" w:rsidP="005908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4308AAA" w14:textId="77777777" w:rsidR="00590813" w:rsidRDefault="00590813" w:rsidP="005908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5445620" w14:textId="77777777" w:rsidR="00590813" w:rsidRDefault="00590813" w:rsidP="005908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9A8F692" w14:textId="77777777" w:rsidR="00590813" w:rsidRDefault="00590813" w:rsidP="00590813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22 April 2022</w:t>
      </w:r>
    </w:p>
    <w:p w14:paraId="6DEC16FD" w14:textId="77777777" w:rsidR="00BA00AB" w:rsidRPr="00590813" w:rsidRDefault="00BA00AB" w:rsidP="00590813"/>
    <w:sectPr w:rsidR="00BA00AB" w:rsidRPr="005908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D29FC" w14:textId="77777777" w:rsidR="00590813" w:rsidRDefault="00590813" w:rsidP="009139A6">
      <w:r>
        <w:separator/>
      </w:r>
    </w:p>
  </w:endnote>
  <w:endnote w:type="continuationSeparator" w:id="0">
    <w:p w14:paraId="1EFB06E3" w14:textId="77777777" w:rsidR="00590813" w:rsidRDefault="005908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4E2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3BE1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B50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AE724" w14:textId="77777777" w:rsidR="00590813" w:rsidRDefault="00590813" w:rsidP="009139A6">
      <w:r>
        <w:separator/>
      </w:r>
    </w:p>
  </w:footnote>
  <w:footnote w:type="continuationSeparator" w:id="0">
    <w:p w14:paraId="238793CF" w14:textId="77777777" w:rsidR="00590813" w:rsidRDefault="005908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BE5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419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759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813"/>
    <w:rsid w:val="000666E0"/>
    <w:rsid w:val="002510B7"/>
    <w:rsid w:val="0059081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F7239"/>
  <w15:chartTrackingRefBased/>
  <w15:docId w15:val="{CBBDD5C6-388A-4FA1-8264-F4038AB6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908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2022-04-29T19:06:00Z</dcterms:created>
  <dcterms:modified xsi:type="dcterms:W3CDTF">2022-04-29T19:06:00Z</dcterms:modified>
</cp:coreProperties>
</file>